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E18D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152DC" w:rsidRDefault="0071620A" w:rsidP="00DE1098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152DC">
        <w:rPr>
          <w:rFonts w:ascii="Corbel" w:hAnsi="Corbel"/>
          <w:b/>
          <w:smallCaps/>
          <w:sz w:val="24"/>
          <w:szCs w:val="24"/>
        </w:rPr>
        <w:t xml:space="preserve"> </w:t>
      </w:r>
      <w:r w:rsidR="00A569FA">
        <w:rPr>
          <w:rFonts w:ascii="Corbel" w:hAnsi="Corbel"/>
          <w:i/>
          <w:smallCaps/>
          <w:sz w:val="24"/>
          <w:szCs w:val="24"/>
        </w:rPr>
        <w:t>202</w:t>
      </w:r>
      <w:r w:rsidR="00D7777D">
        <w:rPr>
          <w:rFonts w:ascii="Corbel" w:hAnsi="Corbel"/>
          <w:i/>
          <w:smallCaps/>
          <w:sz w:val="24"/>
          <w:szCs w:val="24"/>
        </w:rPr>
        <w:t>6</w:t>
      </w:r>
      <w:r w:rsidR="00A569FA">
        <w:rPr>
          <w:rFonts w:ascii="Corbel" w:hAnsi="Corbel"/>
          <w:i/>
          <w:smallCaps/>
          <w:sz w:val="24"/>
          <w:szCs w:val="24"/>
        </w:rPr>
        <w:t>-202</w:t>
      </w:r>
      <w:r w:rsidR="00D7777D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F152DC" w:rsidP="00DE109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</w:t>
      </w:r>
      <w:r w:rsidR="00034EE7">
        <w:rPr>
          <w:rFonts w:ascii="Corbel" w:hAnsi="Corbel"/>
          <w:sz w:val="20"/>
          <w:szCs w:val="20"/>
        </w:rPr>
        <w:t xml:space="preserve">  202</w:t>
      </w:r>
      <w:r w:rsidR="00D7777D">
        <w:rPr>
          <w:rFonts w:ascii="Corbel" w:hAnsi="Corbel"/>
          <w:sz w:val="20"/>
          <w:szCs w:val="20"/>
        </w:rPr>
        <w:t>6</w:t>
      </w:r>
      <w:r w:rsidR="00034EE7">
        <w:rPr>
          <w:rFonts w:ascii="Corbel" w:hAnsi="Corbel"/>
          <w:sz w:val="20"/>
          <w:szCs w:val="20"/>
        </w:rPr>
        <w:t>/202</w:t>
      </w:r>
      <w:r w:rsidR="00D7777D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34E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do profilaktyki społecznej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0221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569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74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561C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34E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rof. UR Marek Paluch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A022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E18D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07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34E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823F0" w:rsidRDefault="004823F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823F0">
        <w:rPr>
          <w:rFonts w:ascii="Corbel" w:eastAsia="MS Gothic" w:hAnsi="Corbel" w:cs="MS Gothic"/>
          <w:b w:val="0"/>
          <w:szCs w:val="24"/>
        </w:rPr>
        <w:t>X</w:t>
      </w:r>
      <w:r w:rsidR="0085747A" w:rsidRPr="004823F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D074F0">
        <w:rPr>
          <w:rFonts w:ascii="Corbel" w:hAnsi="Corbel"/>
          <w:b w:val="0"/>
          <w:szCs w:val="24"/>
        </w:rPr>
        <w:t xml:space="preserve"> pisemny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przedmiotu pedagogika społeczna. Posiadanie podstawowych wiadomości z zakresu funkcjonowania środowisk opiekuńczo-wychowawczych. </w:t>
            </w:r>
          </w:p>
        </w:tc>
      </w:tr>
    </w:tbl>
    <w:p w:rsidR="00034EE7" w:rsidRDefault="00034EE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podstawowymi terminami z zakresu profilaktyki społecznej, klasyfikacjami oddziaływań profilaktycznych oraz współczesnymi koncepcjami profilaktycznymi i ich celami i zdaniami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strategiami profilaktycznymi w środowisku lokalnym.</w:t>
            </w:r>
          </w:p>
        </w:tc>
      </w:tr>
      <w:tr w:rsidR="00034EE7" w:rsidRPr="009C54AE" w:rsidTr="00923D7D">
        <w:tc>
          <w:tcPr>
            <w:tcW w:w="851" w:type="dxa"/>
            <w:vAlign w:val="center"/>
          </w:tcPr>
          <w:p w:rsidR="00034EE7" w:rsidRDefault="00034EE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34EE7" w:rsidRDefault="00034EE7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procesem tworzenia i realizowania strategii profilaktycznych , programów profilaktycznych oraz warsztatów profilaktycznych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DF102D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rozpoznawania zjawisk patologicznych wśród określonych grup społecznych.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34EE7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Przygotowanie studentów do rozwiązywania problemów w obszarze profilaktyki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przykładzie różnych instytucji.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0221E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 xml:space="preserve">definiuje </w:t>
            </w:r>
            <w:r w:rsidR="00EE420F">
              <w:rPr>
                <w:rFonts w:ascii="Corbel" w:hAnsi="Corbel"/>
                <w:b w:val="0"/>
                <w:smallCaps w:val="0"/>
                <w:szCs w:val="24"/>
              </w:rPr>
              <w:t xml:space="preserve">podstawowe 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>pojęcia z zakresu profilaktyki społecznej: profilaktyka, prewencja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E420F">
              <w:rPr>
                <w:rFonts w:ascii="Corbel" w:hAnsi="Corbel"/>
                <w:b w:val="0"/>
                <w:smallCaps w:val="0"/>
                <w:szCs w:val="24"/>
              </w:rPr>
              <w:t xml:space="preserve"> patologia społeczna oraz omówi cele, zadania, funkcje i klasyfikacje działań profilaktycznych.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6B41C6" w:rsidRPr="009C54AE" w:rsidRDefault="006B41C6" w:rsidP="002D04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E420F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profilaktyczne realizowane w środowisku lokalnym.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6B41C6" w:rsidRPr="009C54AE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E420F" w:rsidRPr="009C54AE" w:rsidTr="005E6E85">
        <w:tc>
          <w:tcPr>
            <w:tcW w:w="1701" w:type="dxa"/>
          </w:tcPr>
          <w:p w:rsidR="00EE420F" w:rsidRPr="009C54AE" w:rsidRDefault="00EE4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E420F" w:rsidRDefault="00EE420F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środowiska wychowawcze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 xml:space="preserve"> oraz realizowane w nich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oddziaływania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 xml:space="preserve"> profilaktyczne mające na celu zapobieganie zjawiskom patologii społecznej. </w:t>
            </w:r>
          </w:p>
        </w:tc>
        <w:tc>
          <w:tcPr>
            <w:tcW w:w="1873" w:type="dxa"/>
          </w:tcPr>
          <w:p w:rsidR="00EE420F" w:rsidRDefault="00EE4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5747A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analizuje i zinterpretuje różne formy zjawisk społecznych wymagających szeroko pojętych oddziaływań profilaktycznych.  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6B41C6" w:rsidRPr="009C54AE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zasady i normy etyczne obowiązujące w działalności profilaktycznej. Scharakteryzuje dylematy etyczne w tej działalności i przewidzi skutki konkretnych działań. 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tyczność prowadzonych oddziaływań profilaktycznych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, zachowa ostrożność w czasi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e analizowania poszczególnych zjawisk patologicznych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0C5676" w:rsidRDefault="00D77A15" w:rsidP="000C567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77A15">
              <w:rPr>
                <w:rFonts w:ascii="Corbel" w:hAnsi="Corbel"/>
                <w:sz w:val="24"/>
                <w:szCs w:val="24"/>
              </w:rPr>
              <w:t>Profilaktyka społeczna –definicje pojęć, klasyfikacje oddziaływań</w:t>
            </w:r>
            <w:r w:rsidR="000C5676">
              <w:rPr>
                <w:rFonts w:ascii="Corbel" w:hAnsi="Corbel"/>
                <w:sz w:val="24"/>
                <w:szCs w:val="24"/>
              </w:rPr>
              <w:t xml:space="preserve"> profilaktycznych</w:t>
            </w:r>
            <w:r w:rsidRPr="00D77A15">
              <w:rPr>
                <w:rFonts w:ascii="Corbel" w:hAnsi="Corbel"/>
                <w:sz w:val="24"/>
                <w:szCs w:val="24"/>
              </w:rPr>
              <w:t>, cele</w:t>
            </w:r>
            <w:r w:rsidR="000C5676">
              <w:rPr>
                <w:rFonts w:ascii="Corbel" w:hAnsi="Corbel"/>
                <w:sz w:val="24"/>
                <w:szCs w:val="24"/>
              </w:rPr>
              <w:t>,</w:t>
            </w:r>
          </w:p>
          <w:p w:rsidR="0085747A" w:rsidRPr="009C54AE" w:rsidRDefault="000C5676" w:rsidP="000C567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zadania, funkcje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i koncepcje działań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profilaktyczne w środowisku lokalnym.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A02C0">
              <w:rPr>
                <w:rFonts w:ascii="Corbel" w:hAnsi="Corbel"/>
                <w:sz w:val="24"/>
                <w:szCs w:val="24"/>
              </w:rPr>
              <w:t>Proces powstawania</w:t>
            </w:r>
            <w:r>
              <w:rPr>
                <w:rFonts w:ascii="Corbel" w:hAnsi="Corbel"/>
                <w:sz w:val="24"/>
                <w:szCs w:val="24"/>
              </w:rPr>
              <w:t xml:space="preserve"> oraz cechy skutecznego programu profilaktycznego.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Ewaluacja programów profilaktycznych.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C542A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Dylematy etyczne i moralne w działalności profilaktycznej.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B75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z prezentacją multimedialną, </w:t>
      </w:r>
      <w:r w:rsidR="00FB7542">
        <w:rPr>
          <w:rFonts w:ascii="Corbel" w:hAnsi="Corbel"/>
          <w:b w:val="0"/>
          <w:smallCaps w:val="0"/>
          <w:szCs w:val="24"/>
        </w:rPr>
        <w:t xml:space="preserve">wykład problemowy z </w:t>
      </w:r>
      <w:r>
        <w:rPr>
          <w:rFonts w:ascii="Corbel" w:hAnsi="Corbel"/>
          <w:b w:val="0"/>
          <w:smallCaps w:val="0"/>
          <w:szCs w:val="24"/>
        </w:rPr>
        <w:t>dyskusj</w:t>
      </w:r>
      <w:r w:rsidR="00FB7542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B7542">
              <w:rPr>
                <w:rFonts w:ascii="Corbel" w:hAnsi="Corbel"/>
                <w:b w:val="0"/>
                <w:szCs w:val="24"/>
              </w:rPr>
              <w:t>, udział w dyskusji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B7542">
              <w:rPr>
                <w:rFonts w:ascii="Corbel" w:hAnsi="Corbel"/>
                <w:b w:val="0"/>
                <w:szCs w:val="24"/>
              </w:rPr>
              <w:t>, udział w dyskusji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B7542" w:rsidRPr="009C54AE" w:rsidTr="00C05F44">
        <w:tc>
          <w:tcPr>
            <w:tcW w:w="1985" w:type="dxa"/>
          </w:tcPr>
          <w:p w:rsidR="00FB7542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FB7542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FB7542" w:rsidRDefault="005367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536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53677D">
              <w:rPr>
                <w:rFonts w:ascii="Corbel" w:hAnsi="Corbel"/>
                <w:b w:val="0"/>
                <w:smallCaps w:val="0"/>
                <w:szCs w:val="24"/>
              </w:rPr>
              <w:t xml:space="preserve">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egzaminu (minimum 51 % punktów).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D074F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udział w egzaminie</w:t>
            </w:r>
          </w:p>
        </w:tc>
        <w:tc>
          <w:tcPr>
            <w:tcW w:w="4677" w:type="dxa"/>
          </w:tcPr>
          <w:p w:rsidR="00A86535" w:rsidRDefault="00A86535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B7542" w:rsidRDefault="00FB7542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FB7542" w:rsidRPr="009C54AE" w:rsidRDefault="00FB7542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A0221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B7542">
              <w:rPr>
                <w:rFonts w:ascii="Corbel" w:hAnsi="Corbel"/>
                <w:sz w:val="24"/>
                <w:szCs w:val="24"/>
              </w:rPr>
              <w:t>: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</w:p>
          <w:p w:rsidR="00C61DC5" w:rsidRPr="009C54A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B7542">
              <w:rPr>
                <w:rFonts w:ascii="Corbel" w:hAnsi="Corbel"/>
                <w:sz w:val="24"/>
                <w:szCs w:val="24"/>
              </w:rPr>
              <w:t>studiowanie literatury przedmiotu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074F0">
              <w:rPr>
                <w:rFonts w:ascii="Corbel" w:hAnsi="Corbel"/>
                <w:sz w:val="24"/>
                <w:szCs w:val="24"/>
              </w:rPr>
              <w:t>5</w:t>
            </w:r>
          </w:p>
          <w:p w:rsidR="00FB7542" w:rsidRPr="009C54AE" w:rsidRDefault="00D074F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B7542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B7542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B7542" w:rsidRDefault="0085747A" w:rsidP="005C2F4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FB7542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9C1CBC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9C1CBC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D2744B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</w:t>
            </w:r>
            <w:proofErr w:type="spellEnd"/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społeczna 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 2004.</w:t>
            </w:r>
          </w:p>
          <w:p w:rsidR="005C2F4C" w:rsidRP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B7542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FB7542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53677D" w:rsidRPr="00C74FB7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profilaktyka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53677D" w:rsidRPr="009C54AE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Jankowiak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Zachowania</w:t>
            </w:r>
            <w:proofErr w:type="spellEnd"/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ryzykowne współczesnej młodzieży : studium teoretyczno-empiryczne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2017.</w:t>
            </w:r>
          </w:p>
          <w:p w:rsidR="0053677D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Jędrzejko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Z., </w:t>
            </w: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Szwedzik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i profilaktyka społeczna. Nowe wyzwania, konteksty, problemy,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2018. </w:t>
            </w:r>
          </w:p>
          <w:p w:rsidR="0053677D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Jusięga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Laurman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-Jarząbek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</w:t>
            </w:r>
            <w:proofErr w:type="spellEnd"/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społeczna 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53677D" w:rsidRPr="005C2F4C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53677D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Szymańska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Programy</w:t>
            </w:r>
            <w:proofErr w:type="spellEnd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profilaktyczne : podstawy profesjonalnej psychoprofilaktyki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2002.</w:t>
            </w:r>
          </w:p>
          <w:p w:rsidR="0053677D" w:rsidRDefault="0053677D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Świątkiewicz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2002. </w:t>
            </w:r>
          </w:p>
          <w:p w:rsid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Bielecka E.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Profilaktyka i readaptacja społeczna - od teorii do doświadczeń </w:t>
            </w:r>
            <w:proofErr w:type="spellStart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praktyków,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Białystok</w:t>
            </w:r>
            <w:proofErr w:type="spellEnd"/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2006.</w:t>
            </w:r>
          </w:p>
          <w:p w:rsid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E.,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Teoretyczno</w:t>
            </w:r>
            <w:proofErr w:type="spellEnd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-metodyczne aspekty korekcji </w:t>
            </w:r>
            <w:proofErr w:type="spellStart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zachowań</w:t>
            </w:r>
            <w:proofErr w:type="spellEnd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5C2F4C" w:rsidRP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Kawula S.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Młodzież a współczesne dewiacje i patologie społeczne : diagnoza, profilaktyka, 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dańsk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1994.</w:t>
            </w:r>
          </w:p>
          <w:p w:rsidR="00FB7542" w:rsidRDefault="00FB7542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Marzec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proofErr w:type="spellStart"/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Sarzała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Woźniak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A022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Profilaktyka społeczna i resocjalizacja w </w:t>
            </w:r>
            <w:r w:rsidRPr="00A022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kontekście psychologicznym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  <w:p w:rsidR="005C2F4C" w:rsidRPr="00FB7542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Michel M., </w:t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rówieśnicza jako podstawowe środowisko działań profilaktycznych w społeczności lokalnej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„Nauczyciel i Szkoła”, Nr 1-2 (14-15), 2002, s.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247-259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D2744B" w:rsidRPr="00D2744B" w:rsidRDefault="00A86535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 w:rsidR="00D2744B"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CA8" w:rsidRDefault="00283CA8" w:rsidP="00C16ABF">
      <w:pPr>
        <w:spacing w:after="0" w:line="240" w:lineRule="auto"/>
      </w:pPr>
      <w:r>
        <w:separator/>
      </w:r>
    </w:p>
  </w:endnote>
  <w:endnote w:type="continuationSeparator" w:id="0">
    <w:p w:rsidR="00283CA8" w:rsidRDefault="00283CA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CA8" w:rsidRDefault="00283CA8" w:rsidP="00C16ABF">
      <w:pPr>
        <w:spacing w:after="0" w:line="240" w:lineRule="auto"/>
      </w:pPr>
      <w:r>
        <w:separator/>
      </w:r>
    </w:p>
  </w:footnote>
  <w:footnote w:type="continuationSeparator" w:id="0">
    <w:p w:rsidR="00283CA8" w:rsidRDefault="00283CA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4EE7"/>
    <w:rsid w:val="00042A51"/>
    <w:rsid w:val="00042B68"/>
    <w:rsid w:val="00042D2E"/>
    <w:rsid w:val="00044C82"/>
    <w:rsid w:val="00052F1C"/>
    <w:rsid w:val="0006193F"/>
    <w:rsid w:val="00070ED6"/>
    <w:rsid w:val="000742DC"/>
    <w:rsid w:val="000750B4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676"/>
    <w:rsid w:val="000D04B0"/>
    <w:rsid w:val="000E184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FDE"/>
    <w:rsid w:val="00281FF2"/>
    <w:rsid w:val="00283CA8"/>
    <w:rsid w:val="002857DE"/>
    <w:rsid w:val="00291567"/>
    <w:rsid w:val="002979C4"/>
    <w:rsid w:val="002A22BF"/>
    <w:rsid w:val="002A2389"/>
    <w:rsid w:val="002A671D"/>
    <w:rsid w:val="002B4D55"/>
    <w:rsid w:val="002B5EA0"/>
    <w:rsid w:val="002B6119"/>
    <w:rsid w:val="002C1F06"/>
    <w:rsid w:val="002D044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2B06"/>
    <w:rsid w:val="00445970"/>
    <w:rsid w:val="0045729E"/>
    <w:rsid w:val="00461EFC"/>
    <w:rsid w:val="004652C2"/>
    <w:rsid w:val="004706D1"/>
    <w:rsid w:val="00471326"/>
    <w:rsid w:val="00474B70"/>
    <w:rsid w:val="0047598D"/>
    <w:rsid w:val="004823F0"/>
    <w:rsid w:val="004840FD"/>
    <w:rsid w:val="00490F7D"/>
    <w:rsid w:val="00491678"/>
    <w:rsid w:val="004968E2"/>
    <w:rsid w:val="004A3EEA"/>
    <w:rsid w:val="004A4D1F"/>
    <w:rsid w:val="004D46BA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77D"/>
    <w:rsid w:val="00536BDE"/>
    <w:rsid w:val="00543ACC"/>
    <w:rsid w:val="0056696D"/>
    <w:rsid w:val="00573EF9"/>
    <w:rsid w:val="0059484D"/>
    <w:rsid w:val="005A0855"/>
    <w:rsid w:val="005A3196"/>
    <w:rsid w:val="005C080F"/>
    <w:rsid w:val="005C2F4C"/>
    <w:rsid w:val="005C55E5"/>
    <w:rsid w:val="005C696A"/>
    <w:rsid w:val="005E6E85"/>
    <w:rsid w:val="005F31D2"/>
    <w:rsid w:val="0061029B"/>
    <w:rsid w:val="00617230"/>
    <w:rsid w:val="00621CE1"/>
    <w:rsid w:val="00627FC9"/>
    <w:rsid w:val="0064060D"/>
    <w:rsid w:val="00647FA8"/>
    <w:rsid w:val="00650C5F"/>
    <w:rsid w:val="00654934"/>
    <w:rsid w:val="006620D9"/>
    <w:rsid w:val="00671958"/>
    <w:rsid w:val="00675843"/>
    <w:rsid w:val="00696477"/>
    <w:rsid w:val="006A3FA7"/>
    <w:rsid w:val="006B41C6"/>
    <w:rsid w:val="006D050F"/>
    <w:rsid w:val="006D6139"/>
    <w:rsid w:val="006E5D65"/>
    <w:rsid w:val="006F1282"/>
    <w:rsid w:val="006F1FBC"/>
    <w:rsid w:val="006F31E2"/>
    <w:rsid w:val="007009C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61CC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8DF"/>
    <w:rsid w:val="008E64F4"/>
    <w:rsid w:val="008F12C9"/>
    <w:rsid w:val="008F6E29"/>
    <w:rsid w:val="00916188"/>
    <w:rsid w:val="00923D7D"/>
    <w:rsid w:val="00932271"/>
    <w:rsid w:val="009508DF"/>
    <w:rsid w:val="00950DAC"/>
    <w:rsid w:val="00954A07"/>
    <w:rsid w:val="0097497A"/>
    <w:rsid w:val="00990DD2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221E"/>
    <w:rsid w:val="00A155EE"/>
    <w:rsid w:val="00A2245B"/>
    <w:rsid w:val="00A30110"/>
    <w:rsid w:val="00A36899"/>
    <w:rsid w:val="00A371F6"/>
    <w:rsid w:val="00A43BF6"/>
    <w:rsid w:val="00A53FA5"/>
    <w:rsid w:val="00A54817"/>
    <w:rsid w:val="00A569FA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AA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74F0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77D"/>
    <w:rsid w:val="00D77A15"/>
    <w:rsid w:val="00D8075B"/>
    <w:rsid w:val="00D8678B"/>
    <w:rsid w:val="00DA02C0"/>
    <w:rsid w:val="00DA2114"/>
    <w:rsid w:val="00DE09C0"/>
    <w:rsid w:val="00DE1098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2996"/>
    <w:rsid w:val="00EA4832"/>
    <w:rsid w:val="00EA4E9D"/>
    <w:rsid w:val="00EC4899"/>
    <w:rsid w:val="00ED03AB"/>
    <w:rsid w:val="00ED32D2"/>
    <w:rsid w:val="00EE32DE"/>
    <w:rsid w:val="00EE420F"/>
    <w:rsid w:val="00EE5457"/>
    <w:rsid w:val="00F070AB"/>
    <w:rsid w:val="00F152DC"/>
    <w:rsid w:val="00F17567"/>
    <w:rsid w:val="00F27A7B"/>
    <w:rsid w:val="00F51758"/>
    <w:rsid w:val="00F526AF"/>
    <w:rsid w:val="00F617C3"/>
    <w:rsid w:val="00F7066B"/>
    <w:rsid w:val="00F83B28"/>
    <w:rsid w:val="00FA46E5"/>
    <w:rsid w:val="00FB754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723E7"/>
  <w15:docId w15:val="{C5469BD7-12F3-4A3F-9804-49E018BE0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FE419-915F-45DE-BE93-CE90DF1D2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171</TotalTime>
  <Pages>5</Pages>
  <Words>1046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18</cp:revision>
  <cp:lastPrinted>2019-02-06T12:12:00Z</cp:lastPrinted>
  <dcterms:created xsi:type="dcterms:W3CDTF">2022-03-30T18:40:00Z</dcterms:created>
  <dcterms:modified xsi:type="dcterms:W3CDTF">2026-04-30T09:20:00Z</dcterms:modified>
</cp:coreProperties>
</file>